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35C62690" w:rsidR="00C44B8B" w:rsidRPr="00B84365" w:rsidRDefault="009B54A6" w:rsidP="00917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91778B">
              <w:rPr>
                <w:b/>
                <w:sz w:val="26"/>
                <w:szCs w:val="26"/>
              </w:rPr>
              <w:t>360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6B4626FB" w:rsidR="00C44B8B" w:rsidRPr="0091778B" w:rsidRDefault="009177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2031438</w:t>
            </w:r>
          </w:p>
        </w:tc>
      </w:tr>
    </w:tbl>
    <w:p w14:paraId="1127CF88" w14:textId="77777777" w:rsidR="00E477C5" w:rsidRPr="00E477C5" w:rsidRDefault="00E477C5" w:rsidP="00E477C5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F5144A9" w14:textId="77777777" w:rsidR="00E477C5" w:rsidRPr="00E477C5" w:rsidRDefault="00E477C5" w:rsidP="00E477C5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2BC3E056" w14:textId="77777777" w:rsidR="00E477C5" w:rsidRPr="00E477C5" w:rsidRDefault="00E477C5" w:rsidP="00E477C5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14820E06" w14:textId="77777777" w:rsidR="00E477C5" w:rsidRPr="00E477C5" w:rsidRDefault="00E477C5" w:rsidP="00E477C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5C60BA4B" w14:textId="77777777" w:rsidR="00E477C5" w:rsidRPr="00E477C5" w:rsidRDefault="00E477C5" w:rsidP="00E477C5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6778434E" w14:textId="59750358" w:rsidR="0091778B" w:rsidRPr="00744DB5" w:rsidRDefault="0091778B" w:rsidP="0091778B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А1А-</w:t>
      </w:r>
      <w:r w:rsidR="00052903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0</w:t>
      </w:r>
      <w:r w:rsidRPr="00744DB5">
        <w:rPr>
          <w:b/>
          <w:sz w:val="26"/>
          <w:szCs w:val="26"/>
        </w:rPr>
        <w:t>-2Т</w:t>
      </w:r>
    </w:p>
    <w:p w14:paraId="0BBB088E" w14:textId="77777777" w:rsidR="0091778B" w:rsidRPr="00B84365" w:rsidRDefault="0091778B" w:rsidP="0091778B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0B73E48B" w14:textId="77777777" w:rsidR="00E477C5" w:rsidRPr="00E477C5" w:rsidRDefault="00E477C5" w:rsidP="00A61A2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78135AEB" w14:textId="77777777" w:rsidR="00E477C5" w:rsidRPr="00B84365" w:rsidRDefault="00E477C5" w:rsidP="00E477C5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91778B" w:rsidRPr="00AA3CDA" w14:paraId="1449B94B" w14:textId="77777777" w:rsidTr="00E477C5">
        <w:tc>
          <w:tcPr>
            <w:tcW w:w="10485" w:type="dxa"/>
            <w:gridSpan w:val="7"/>
            <w:vAlign w:val="center"/>
            <w:hideMark/>
          </w:tcPr>
          <w:p w14:paraId="0196E131" w14:textId="0C0D1BAA" w:rsidR="0091778B" w:rsidRPr="00AA3CDA" w:rsidRDefault="0091778B" w:rsidP="0091778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А1А-</w:t>
            </w:r>
            <w:r>
              <w:rPr>
                <w:b/>
                <w:bCs/>
                <w:sz w:val="22"/>
                <w:szCs w:val="22"/>
              </w:rPr>
              <w:t>70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91778B" w:rsidRPr="00AA3CDA" w14:paraId="50D1C3BB" w14:textId="77777777" w:rsidTr="00E477C5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63754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588FD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B530B2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9EDE3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7F368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91778B" w:rsidRPr="00AA3CDA" w14:paraId="20657D73" w14:textId="77777777" w:rsidTr="00E477C5">
        <w:tc>
          <w:tcPr>
            <w:tcW w:w="2709" w:type="dxa"/>
            <w:vMerge/>
            <w:vAlign w:val="center"/>
            <w:hideMark/>
          </w:tcPr>
          <w:p w14:paraId="1A4ECCCE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C13B594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7B29D830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79915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886FB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F288C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276" w:type="dxa"/>
            <w:vMerge/>
            <w:vAlign w:val="center"/>
            <w:hideMark/>
          </w:tcPr>
          <w:p w14:paraId="254342C6" w14:textId="7777777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1778B" w:rsidRPr="00AA3CDA" w14:paraId="43FE734A" w14:textId="77777777" w:rsidTr="00E477C5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5E3F" w14:textId="013FBB44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91778B">
              <w:rPr>
                <w:sz w:val="22"/>
                <w:szCs w:val="22"/>
              </w:rPr>
              <w:t>А70; АС70/11,0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4E7CF1" w14:textId="3C8BEE38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91778B">
              <w:rPr>
                <w:sz w:val="22"/>
                <w:szCs w:val="22"/>
              </w:rPr>
              <w:t>10,7 - 11,4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BEC4F" w14:textId="1589CD3B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91778B">
              <w:rPr>
                <w:sz w:val="22"/>
                <w:szCs w:val="22"/>
              </w:rPr>
              <w:t>МШ-2А-16,5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58CD4" w14:textId="3BF01FFE" w:rsidR="0091778B" w:rsidRPr="00AA3CDA" w:rsidRDefault="0091778B" w:rsidP="00EC0AB1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8A410" w14:textId="7FEEA347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EE2D" w14:textId="308E12F5" w:rsidR="0091778B" w:rsidRPr="00AA3CDA" w:rsidRDefault="0091778B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90118F" w14:textId="45FAA972" w:rsidR="0091778B" w:rsidRPr="00AA3CDA" w:rsidRDefault="0091778B" w:rsidP="0091778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77</w:t>
            </w:r>
          </w:p>
        </w:tc>
      </w:tr>
    </w:tbl>
    <w:p w14:paraId="2143D919" w14:textId="77777777" w:rsidR="0091778B" w:rsidRPr="00B84365" w:rsidRDefault="0091778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C1B5A1C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5A07CF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</w:t>
      </w:r>
      <w:r w:rsidR="00C35ED0">
        <w:rPr>
          <w:sz w:val="24"/>
          <w:szCs w:val="24"/>
        </w:rPr>
        <w:t xml:space="preserve"> документацию (технические усло</w:t>
      </w:r>
      <w:r w:rsidR="009E65E8" w:rsidRPr="009E65E8">
        <w:rPr>
          <w:sz w:val="24"/>
          <w:szCs w:val="24"/>
        </w:rPr>
        <w:t>вия, руководство по эксплуатации и т.п.) на конкретный вид пр</w:t>
      </w:r>
      <w:r w:rsidR="00C35ED0">
        <w:rPr>
          <w:sz w:val="24"/>
          <w:szCs w:val="24"/>
        </w:rPr>
        <w:t>одукции, заверенную производите</w:t>
      </w:r>
      <w:r w:rsidR="009E65E8" w:rsidRPr="009E65E8">
        <w:rPr>
          <w:sz w:val="24"/>
          <w:szCs w:val="24"/>
        </w:rPr>
        <w:t>лем. Данные документы должны подтверждать технические хара</w:t>
      </w:r>
      <w:r w:rsidR="00C35ED0">
        <w:rPr>
          <w:sz w:val="24"/>
          <w:szCs w:val="24"/>
        </w:rPr>
        <w:t>ктеристики, заявленные поставщи</w:t>
      </w:r>
      <w:r w:rsidR="009E65E8" w:rsidRPr="009E65E8">
        <w:rPr>
          <w:sz w:val="24"/>
          <w:szCs w:val="24"/>
        </w:rPr>
        <w:t>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</w:t>
      </w:r>
      <w:bookmarkStart w:id="0" w:name="_GoBack"/>
      <w:bookmarkEnd w:id="0"/>
      <w:r w:rsidRPr="00B84365">
        <w:rPr>
          <w:szCs w:val="24"/>
        </w:rPr>
        <w:t xml:space="preserve">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2F74F" w14:textId="77777777" w:rsidR="00440C70" w:rsidRDefault="00440C70">
      <w:r>
        <w:separator/>
      </w:r>
    </w:p>
  </w:endnote>
  <w:endnote w:type="continuationSeparator" w:id="0">
    <w:p w14:paraId="40D3515B" w14:textId="77777777" w:rsidR="00440C70" w:rsidRDefault="0044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E0130" w14:textId="77777777" w:rsidR="00440C70" w:rsidRDefault="00440C70">
      <w:r>
        <w:separator/>
      </w:r>
    </w:p>
  </w:footnote>
  <w:footnote w:type="continuationSeparator" w:id="0">
    <w:p w14:paraId="29CCC116" w14:textId="77777777" w:rsidR="00440C70" w:rsidRDefault="00440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903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C70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7CF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A4B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1778B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0DD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35ED0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7C5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17E6D9-5AFF-42E7-A069-390D49B6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8</cp:revision>
  <cp:lastPrinted>2010-09-30T13:29:00Z</cp:lastPrinted>
  <dcterms:created xsi:type="dcterms:W3CDTF">2022-12-29T12:10:00Z</dcterms:created>
  <dcterms:modified xsi:type="dcterms:W3CDTF">2023-02-16T08:42:00Z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